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08"/>
      </w:tblGrid>
      <w:tr w:rsidR="0082388C" w:rsidTr="00AE018F">
        <w:trPr>
          <w:trHeight w:val="369"/>
        </w:trPr>
        <w:tc>
          <w:tcPr>
            <w:tcW w:w="4608" w:type="dxa"/>
          </w:tcPr>
          <w:p w:rsidR="0082388C" w:rsidRDefault="0082388C" w:rsidP="00AE018F">
            <w:pPr>
              <w:tabs>
                <w:tab w:val="left" w:pos="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0pt;margin-top:-9.2pt;width:297.05pt;height:9.2pt;z-index:251657216" stroked="f">
                  <v:textbox style="mso-next-textbox:#_x0000_s1026">
                    <w:txbxContent>
                      <w:p w:rsidR="0082388C" w:rsidRPr="008B7A42" w:rsidRDefault="0082388C" w:rsidP="008B7A4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202" style="position:absolute;left:0;text-align:left;margin-left:50pt;margin-top:9.3pt;width:329.5pt;height:9.6pt;z-index:251658240" stroked="f">
                  <v:textbox style="mso-next-textbox:#_x0000_s1027">
                    <w:txbxContent>
                      <w:p w:rsidR="0082388C" w:rsidRPr="008B7A42" w:rsidRDefault="0082388C" w:rsidP="008B7A42"/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28" style="position:absolute;left:0;text-align:left;z-index:251659264" from="-25.65pt,12.15pt" to="482.1pt,12.15pt"/>
              </w:pict>
            </w:r>
            <w:r>
              <w:rPr>
                <w:noProof/>
              </w:rPr>
              <w:pict>
                <v:shape id="_x0000_s1029" type="#_x0000_t202" style="position:absolute;left:0;text-align:left;margin-left:-125.6pt;margin-top:8.4pt;width:159pt;height:9.6pt;z-index:251656192" stroked="f">
                  <v:textbox style="mso-next-textbox:#_x0000_s1029">
                    <w:txbxContent>
                      <w:p w:rsidR="0082388C" w:rsidRDefault="0082388C" w:rsidP="005A481E">
                        <w:pPr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82388C" w:rsidRPr="00702D74" w:rsidRDefault="0082388C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82388C" w:rsidRPr="00702D74" w:rsidRDefault="0082388C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BD6DD4" w:rsidRDefault="0082388C" w:rsidP="00702D74">
      <w:pPr>
        <w:jc w:val="center"/>
        <w:rPr>
          <w:rFonts w:ascii="Times New Roman" w:hAnsi="Times New Roman"/>
          <w:bCs/>
          <w:sz w:val="28"/>
          <w:szCs w:val="28"/>
        </w:rPr>
      </w:pPr>
      <w:r w:rsidRPr="00BD6DD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82388C" w:rsidRPr="00BD6DD4" w:rsidRDefault="0082388C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6DD4">
        <w:rPr>
          <w:rFonts w:ascii="Times New Roman" w:hAnsi="Times New Roman"/>
          <w:b/>
          <w:sz w:val="28"/>
          <w:szCs w:val="28"/>
        </w:rPr>
        <w:t>5</w:t>
      </w:r>
    </w:p>
    <w:p w:rsidR="0082388C" w:rsidRPr="008B7A42" w:rsidRDefault="0082388C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8B7A42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8B7A42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82388C" w:rsidRPr="008B7A42" w:rsidRDefault="0082388C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82388C" w:rsidRPr="008B7A42" w:rsidRDefault="0082388C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</w:t>
      </w:r>
      <w:r>
        <w:rPr>
          <w:rFonts w:ascii="Times New Roman" w:hAnsi="Times New Roman"/>
          <w:b/>
          <w:sz w:val="28"/>
          <w:szCs w:val="28"/>
        </w:rPr>
        <w:t>_______</w:t>
      </w:r>
      <w:r w:rsidRPr="002843A0">
        <w:rPr>
          <w:rFonts w:ascii="Times New Roman" w:hAnsi="Times New Roman"/>
          <w:b/>
          <w:sz w:val="28"/>
          <w:szCs w:val="28"/>
        </w:rPr>
        <w:t>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82388C" w:rsidRPr="008B7A42" w:rsidRDefault="0082388C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82388C" w:rsidRPr="008B7A42" w:rsidRDefault="0082388C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82388C" w:rsidRPr="008B7A42" w:rsidRDefault="0082388C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82388C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82388C" w:rsidRPr="00BD6DD4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82388C" w:rsidRPr="008B7A42" w:rsidRDefault="0082388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2388C" w:rsidRPr="008B7A42" w:rsidRDefault="0082388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82388C" w:rsidRPr="008B7A42" w:rsidRDefault="0082388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82388C" w:rsidRPr="008B7A42" w:rsidRDefault="0082388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Default="0082388C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82388C" w:rsidRDefault="0082388C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82388C" w:rsidRPr="00BD6DD4" w:rsidRDefault="0082388C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Default="0082388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2388C" w:rsidRPr="008B7A42" w:rsidRDefault="0082388C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82388C" w:rsidRPr="008B7A42" w:rsidRDefault="0082388C" w:rsidP="008B7A42">
      <w:pPr>
        <w:pStyle w:val="BodyText"/>
        <w:rPr>
          <w:sz w:val="28"/>
          <w:szCs w:val="28"/>
          <w:lang w:eastAsia="en-GB"/>
        </w:rPr>
      </w:pPr>
    </w:p>
    <w:p w:rsidR="0082388C" w:rsidRPr="008B7A42" w:rsidRDefault="0082388C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82388C" w:rsidRPr="007D54FF" w:rsidRDefault="0082388C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2388C" w:rsidRPr="008B7A42" w:rsidRDefault="0082388C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2388C" w:rsidRPr="008B7A42" w:rsidRDefault="0082388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2388C" w:rsidRPr="008B7A42" w:rsidRDefault="0082388C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82388C" w:rsidRPr="00893F08" w:rsidRDefault="0082388C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82388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82388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82388C" w:rsidRPr="008B7A42" w:rsidRDefault="0082388C" w:rsidP="004E2E77">
      <w:pPr>
        <w:pStyle w:val="BodyText"/>
        <w:rPr>
          <w:sz w:val="28"/>
          <w:szCs w:val="28"/>
          <w:lang w:eastAsia="en-GB"/>
        </w:rPr>
      </w:pPr>
    </w:p>
    <w:p w:rsidR="0082388C" w:rsidRPr="008B7A42" w:rsidRDefault="0082388C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82388C" w:rsidRDefault="0082388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2388C" w:rsidRPr="008B7A42" w:rsidRDefault="0082388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Pr="008B7A42" w:rsidRDefault="0082388C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2388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82388C" w:rsidRPr="008B7A42" w:rsidRDefault="0082388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82388C" w:rsidRDefault="0082388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82388C" w:rsidRDefault="0082388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82388C" w:rsidRPr="008B7A42" w:rsidRDefault="0082388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82388C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82388C" w:rsidRDefault="0082388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82388C" w:rsidRPr="008B7A42" w:rsidRDefault="0082388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82388C" w:rsidRPr="008B7A42" w:rsidRDefault="0082388C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82388C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82388C" w:rsidRPr="008B7A42" w:rsidRDefault="0082388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82388C" w:rsidRPr="008B7A42" w:rsidRDefault="0082388C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82388C" w:rsidRPr="008B7A42" w:rsidRDefault="0082388C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82388C" w:rsidRPr="008B7A42" w:rsidRDefault="0082388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82388C" w:rsidRPr="008B7A42" w:rsidRDefault="0082388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82388C" w:rsidRPr="008B7A42" w:rsidRDefault="0082388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82388C" w:rsidRPr="00D16862" w:rsidRDefault="0082388C" w:rsidP="001A5DDF">
      <w:pPr>
        <w:pStyle w:val="BodyText"/>
        <w:rPr>
          <w:sz w:val="28"/>
          <w:szCs w:val="28"/>
          <w:lang w:eastAsia="en-GB"/>
        </w:rPr>
      </w:pPr>
    </w:p>
    <w:p w:rsidR="0082388C" w:rsidRDefault="0082388C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82388C" w:rsidRPr="00D16862" w:rsidRDefault="0082388C" w:rsidP="008B7A42">
      <w:pPr>
        <w:pStyle w:val="BodyText"/>
        <w:rPr>
          <w:sz w:val="28"/>
          <w:szCs w:val="28"/>
          <w:lang w:eastAsia="en-GB"/>
        </w:rPr>
      </w:pPr>
    </w:p>
    <w:p w:rsidR="0082388C" w:rsidRPr="008B7A42" w:rsidRDefault="0082388C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82388C" w:rsidRPr="008B7A42" w:rsidRDefault="0082388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82388C" w:rsidRPr="008B7A42" w:rsidRDefault="0082388C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657D20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82388C" w:rsidRPr="008B7A42" w:rsidRDefault="0082388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82388C" w:rsidRPr="008B7A42" w:rsidRDefault="0082388C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82388C" w:rsidRPr="008B7A42" w:rsidRDefault="0082388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82388C" w:rsidRPr="008B7A42" w:rsidRDefault="0082388C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657D20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82388C" w:rsidRDefault="0082388C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82388C" w:rsidRDefault="0082388C" w:rsidP="00D16862">
      <w:pPr>
        <w:pStyle w:val="BodyText"/>
        <w:rPr>
          <w:sz w:val="28"/>
          <w:szCs w:val="28"/>
          <w:lang w:val="en-US" w:eastAsia="en-GB"/>
        </w:rPr>
      </w:pPr>
    </w:p>
    <w:p w:rsidR="0082388C" w:rsidRDefault="0082388C" w:rsidP="00D16862">
      <w:pPr>
        <w:pStyle w:val="BodyText"/>
        <w:rPr>
          <w:sz w:val="28"/>
          <w:szCs w:val="28"/>
          <w:lang w:val="en-US" w:eastAsia="en-GB"/>
        </w:rPr>
      </w:pPr>
    </w:p>
    <w:p w:rsidR="0082388C" w:rsidRPr="00DB4BEF" w:rsidRDefault="0082388C" w:rsidP="00D16862">
      <w:pPr>
        <w:pStyle w:val="BodyText"/>
        <w:rPr>
          <w:sz w:val="28"/>
          <w:szCs w:val="28"/>
          <w:lang w:val="en-US" w:eastAsia="en-GB"/>
        </w:rPr>
      </w:pPr>
    </w:p>
    <w:p w:rsidR="0082388C" w:rsidRDefault="0082388C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82388C" w:rsidRPr="00D16862" w:rsidRDefault="0082388C" w:rsidP="008B7A42">
      <w:pPr>
        <w:pStyle w:val="BodyText"/>
        <w:rPr>
          <w:sz w:val="28"/>
          <w:szCs w:val="28"/>
          <w:lang w:eastAsia="en-GB"/>
        </w:rPr>
      </w:pP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82388C" w:rsidRPr="008B7A42" w:rsidRDefault="0082388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82388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2388C" w:rsidRPr="008B7A42" w:rsidTr="008B7A42">
        <w:trPr>
          <w:trHeight w:val="1938"/>
          <w:jc w:val="center"/>
        </w:trPr>
        <w:tc>
          <w:tcPr>
            <w:tcW w:w="4965" w:type="dxa"/>
          </w:tcPr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2388C" w:rsidRPr="008B7A42" w:rsidRDefault="0082388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2388C" w:rsidRPr="008B7A42" w:rsidRDefault="0082388C" w:rsidP="008B7A42">
      <w:pPr>
        <w:jc w:val="both"/>
        <w:rPr>
          <w:rFonts w:ascii="Times New Roman" w:hAnsi="Times New Roman"/>
          <w:sz w:val="28"/>
          <w:szCs w:val="28"/>
        </w:rPr>
      </w:pPr>
    </w:p>
    <w:p w:rsidR="0082388C" w:rsidRPr="008B7A42" w:rsidRDefault="0082388C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2388C" w:rsidRPr="008B7A42" w:rsidRDefault="0082388C" w:rsidP="001A5DDF">
      <w:pPr>
        <w:pStyle w:val="BodyText"/>
        <w:rPr>
          <w:sz w:val="28"/>
          <w:szCs w:val="28"/>
          <w:lang w:eastAsia="en-GB"/>
        </w:rPr>
      </w:pPr>
    </w:p>
    <w:sectPr w:rsidR="0082388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88C" w:rsidRDefault="0082388C">
      <w:r>
        <w:separator/>
      </w:r>
    </w:p>
  </w:endnote>
  <w:endnote w:type="continuationSeparator" w:id="0">
    <w:p w:rsidR="0082388C" w:rsidRDefault="00823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8C" w:rsidRPr="00572698" w:rsidRDefault="0082388C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88C" w:rsidRDefault="0082388C">
      <w:r>
        <w:separator/>
      </w:r>
    </w:p>
  </w:footnote>
  <w:footnote w:type="continuationSeparator" w:id="0">
    <w:p w:rsidR="0082388C" w:rsidRDefault="00823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36B53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57D20"/>
    <w:rsid w:val="00693BD2"/>
    <w:rsid w:val="006D2946"/>
    <w:rsid w:val="006D4EF4"/>
    <w:rsid w:val="006F504A"/>
    <w:rsid w:val="00702D74"/>
    <w:rsid w:val="00703F0F"/>
    <w:rsid w:val="00710E06"/>
    <w:rsid w:val="00721B71"/>
    <w:rsid w:val="007231F6"/>
    <w:rsid w:val="00727DE4"/>
    <w:rsid w:val="00735029"/>
    <w:rsid w:val="00735D1F"/>
    <w:rsid w:val="007366F3"/>
    <w:rsid w:val="00737C8F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3909"/>
    <w:rsid w:val="007D439C"/>
    <w:rsid w:val="007D54FF"/>
    <w:rsid w:val="007E09E0"/>
    <w:rsid w:val="007E64E6"/>
    <w:rsid w:val="008017C8"/>
    <w:rsid w:val="0082388C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5F5A"/>
    <w:rsid w:val="00BD6DD4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5704A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2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7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1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4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7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7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7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7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21</Pages>
  <Words>3331</Words>
  <Characters>18989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105</cp:revision>
  <cp:lastPrinted>2012-01-25T09:11:00Z</cp:lastPrinted>
  <dcterms:created xsi:type="dcterms:W3CDTF">2012-01-25T11:37:00Z</dcterms:created>
  <dcterms:modified xsi:type="dcterms:W3CDTF">2012-02-22T11:08:00Z</dcterms:modified>
</cp:coreProperties>
</file>